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Chorley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Chorley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Chorley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Chorley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Chorley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Chorley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Chorley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Chorley is estimated to be </w:t>
      </w:r>
      <w:r w:rsidRPr="00773DF7">
        <w:rPr>
          <w:rFonts w:ascii="Libre Franklin Light" w:eastAsia="Times New Roman" w:hAnsi="Libre Franklin Light" w:cs="Calibri Light"/>
          <w:b/>
          <w:bCs/>
          <w:color w:val="C45911" w:themeColor="accent2" w:themeShade="BF"/>
        </w:rPr>
        <w:t xml:space="preserve">£1,480,319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Chorley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Chorley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Chorley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or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Chorley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or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Chorley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Chorley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or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Chorley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Chorley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Chorley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41.2%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Chorley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Chorley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Chorley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£1,480,319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Chorley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£498,649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£35,721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£893,371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£1,480,319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Chorley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Chorley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Chorley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Chorley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Chorley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Chorley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Chorley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Chorley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Chorley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0211AE9-2F97-447D-869E-06DF3D16E87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